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6A12" w:rsidRDefault="005550D0">
      <w:pPr>
        <w:jc w:val="center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bookmarkStart w:id="0" w:name="_Toc519518894"/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04.利用色彩和装饰美化图片</w:t>
      </w:r>
      <w:bookmarkEnd w:id="0"/>
    </w:p>
    <w:p w:rsidR="00016A12" w:rsidRDefault="005550D0">
      <w:pPr>
        <w:pStyle w:val="3"/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016A12" w:rsidRPr="0037293B" w:rsidRDefault="005550D0" w:rsidP="0037293B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使用</w:t>
      </w:r>
      <w:r w:rsidR="002372D9">
        <w:rPr>
          <w:rFonts w:ascii="宋体" w:eastAsia="宋体" w:hAnsi="宋体" w:hint="eastAsia"/>
          <w:sz w:val="24"/>
        </w:rPr>
        <w:t>PS</w:t>
      </w:r>
      <w:bookmarkStart w:id="1" w:name="_GoBack"/>
      <w:bookmarkEnd w:id="1"/>
      <w:r>
        <w:rPr>
          <w:rFonts w:ascii="宋体" w:eastAsia="宋体" w:hAnsi="宋体" w:hint="eastAsia"/>
          <w:sz w:val="24"/>
        </w:rPr>
        <w:t>对素材中的“气球”素材图进行调色处理，分别修改图中的红色气球为绿色，蓝色气球为红色。并在图片做好水印，水印内容包含学号和姓名。</w:t>
      </w:r>
    </w:p>
    <w:p w:rsidR="00016A12" w:rsidRDefault="005550D0">
      <w:pPr>
        <w:spacing w:line="360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操作步骤：</w:t>
      </w:r>
    </w:p>
    <w:p w:rsidR="00016A12" w:rsidRDefault="005550D0" w:rsidP="00971392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1.打开素材图像。如图4-1所示。单击菜单【文件】-【打开】，找到准备好的图4-2素材图像。</w:t>
      </w:r>
    </w:p>
    <w:p w:rsidR="00016A12" w:rsidRDefault="005550D0">
      <w:pPr>
        <w:jc w:val="center"/>
      </w:pPr>
      <w:r>
        <w:rPr>
          <w:noProof/>
        </w:rPr>
        <w:drawing>
          <wp:inline distT="0" distB="0" distL="114300" distR="114300">
            <wp:extent cx="4142740" cy="4618990"/>
            <wp:effectExtent l="0" t="0" r="1016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42740" cy="4618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图4-1 打开素材</w:t>
      </w:r>
    </w:p>
    <w:p w:rsidR="00016A12" w:rsidRDefault="005550D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71770" cy="5859780"/>
            <wp:effectExtent l="0" t="0" r="508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859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Pr="00971392" w:rsidRDefault="005550D0" w:rsidP="00971392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图4-2 打开素材</w:t>
      </w:r>
    </w:p>
    <w:p w:rsidR="00016A12" w:rsidRPr="00971392" w:rsidRDefault="005550D0" w:rsidP="00971392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2.在右侧的面板中按下【Ctrl+J】复制一层原图层，如图4-4所示。</w:t>
      </w:r>
    </w:p>
    <w:p w:rsidR="00016A12" w:rsidRDefault="005550D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65420" cy="3613785"/>
            <wp:effectExtent l="0" t="0" r="1143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613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图4-3 素材调色处理前</w:t>
      </w:r>
    </w:p>
    <w:p w:rsidR="00016A12" w:rsidRDefault="005550D0">
      <w:pPr>
        <w:jc w:val="center"/>
      </w:pPr>
      <w:r>
        <w:rPr>
          <w:noProof/>
        </w:rPr>
        <w:drawing>
          <wp:inline distT="0" distB="0" distL="114300" distR="114300">
            <wp:extent cx="2809240" cy="3066415"/>
            <wp:effectExtent l="0" t="0" r="10160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3066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图4-4 复制图层</w:t>
      </w:r>
    </w:p>
    <w:p w:rsidR="00016A12" w:rsidRDefault="005550D0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3.将图层复制好以后，单击如图所示的所示圆形按钮。在展开的菜单中选择【色相/饱和度】，如图4-5所示。</w:t>
      </w:r>
    </w:p>
    <w:p w:rsidR="00016A12" w:rsidRDefault="00016A12">
      <w:pPr>
        <w:jc w:val="center"/>
      </w:pPr>
    </w:p>
    <w:p w:rsidR="00016A12" w:rsidRDefault="005550D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73675" cy="3178175"/>
            <wp:effectExtent l="0" t="0" r="3175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rcRect t="13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7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图4-5 选择修改工具</w:t>
      </w:r>
    </w:p>
    <w:p w:rsidR="00016A12" w:rsidRDefault="00016A12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</w:p>
    <w:p w:rsidR="00016A12" w:rsidRDefault="005550D0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4.在弹出的窗口中来调节图片的色彩，如图4-6所示。对色相、饱和度数值进行调节，如4-7所示。调色完成后审视图片，如4-8所示。</w:t>
      </w:r>
    </w:p>
    <w:p w:rsidR="00016A12" w:rsidRDefault="00016A12">
      <w:pPr>
        <w:jc w:val="center"/>
      </w:pPr>
    </w:p>
    <w:p w:rsidR="00016A12" w:rsidRDefault="005550D0">
      <w:pPr>
        <w:jc w:val="center"/>
      </w:pPr>
      <w:r>
        <w:rPr>
          <w:noProof/>
        </w:rPr>
        <w:drawing>
          <wp:inline distT="0" distB="0" distL="114300" distR="114300">
            <wp:extent cx="2533650" cy="3251200"/>
            <wp:effectExtent l="0" t="0" r="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25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图4-6 需要更改的数值</w:t>
      </w:r>
    </w:p>
    <w:p w:rsidR="00016A12" w:rsidRDefault="005550D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66690" cy="3618865"/>
            <wp:effectExtent l="0" t="0" r="1016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rcRect b="28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18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图4-7 更改数值</w:t>
      </w:r>
    </w:p>
    <w:p w:rsidR="00016A12" w:rsidRDefault="005550D0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5.保存图片。点击【文件】-【存储为】，将调整好的图片保存为JPG格式，并存放在固定文件下，如图4-9所示。</w:t>
      </w:r>
    </w:p>
    <w:p w:rsidR="00016A12" w:rsidRDefault="00016A12">
      <w:pPr>
        <w:jc w:val="center"/>
        <w:rPr>
          <w:rFonts w:asciiTheme="minorEastAsia" w:hAnsiTheme="minorEastAsia" w:cstheme="minorEastAsia"/>
          <w:sz w:val="24"/>
        </w:rPr>
      </w:pPr>
    </w:p>
    <w:p w:rsidR="00016A12" w:rsidRDefault="005550D0">
      <w:pPr>
        <w:jc w:val="center"/>
      </w:pPr>
      <w:r>
        <w:rPr>
          <w:noProof/>
        </w:rPr>
        <w:drawing>
          <wp:inline distT="0" distB="0" distL="114300" distR="114300">
            <wp:extent cx="5061585" cy="3397885"/>
            <wp:effectExtent l="0" t="0" r="5715" b="120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rcRect t="3620" r="3894"/>
                    <a:stretch>
                      <a:fillRect/>
                    </a:stretch>
                  </pic:blipFill>
                  <pic:spPr>
                    <a:xfrm>
                      <a:off x="0" y="0"/>
                      <a:ext cx="5061585" cy="3397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图4-8  素材调色后</w:t>
      </w:r>
    </w:p>
    <w:p w:rsidR="00016A12" w:rsidRDefault="005550D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4568825" cy="4627880"/>
            <wp:effectExtent l="0" t="0" r="317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rcRect l="731" t="2528"/>
                    <a:stretch>
                      <a:fillRect/>
                    </a:stretch>
                  </pic:blipFill>
                  <pic:spPr>
                    <a:xfrm>
                      <a:off x="0" y="0"/>
                      <a:ext cx="4568825" cy="462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16A12" w:rsidRDefault="005550D0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图4-9 图片保存</w:t>
      </w:r>
    </w:p>
    <w:sectPr w:rsidR="00016A1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52C2" w:rsidRDefault="002852C2" w:rsidP="0037293B">
      <w:r>
        <w:separator/>
      </w:r>
    </w:p>
  </w:endnote>
  <w:endnote w:type="continuationSeparator" w:id="0">
    <w:p w:rsidR="002852C2" w:rsidRDefault="002852C2" w:rsidP="003729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52C2" w:rsidRDefault="002852C2" w:rsidP="0037293B">
      <w:r>
        <w:separator/>
      </w:r>
    </w:p>
  </w:footnote>
  <w:footnote w:type="continuationSeparator" w:id="0">
    <w:p w:rsidR="002852C2" w:rsidRDefault="002852C2" w:rsidP="003729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1D2F27"/>
    <w:rsid w:val="00016A12"/>
    <w:rsid w:val="00134837"/>
    <w:rsid w:val="002372D9"/>
    <w:rsid w:val="002852C2"/>
    <w:rsid w:val="0037293B"/>
    <w:rsid w:val="005550D0"/>
    <w:rsid w:val="00971392"/>
    <w:rsid w:val="3CDE0215"/>
    <w:rsid w:val="5F334B8C"/>
    <w:rsid w:val="6D535020"/>
    <w:rsid w:val="74735951"/>
    <w:rsid w:val="751D2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2F7A2982-1EC1-4AE1-B49F-69815F486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729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37293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3729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37293B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9</TotalTime>
  <Pages>6</Pages>
  <Words>70</Words>
  <Characters>403</Characters>
  <Application>Microsoft Office Word</Application>
  <DocSecurity>0</DocSecurity>
  <Lines>3</Lines>
  <Paragraphs>1</Paragraphs>
  <ScaleCrop>false</ScaleCrop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ALIVE</dc:creator>
  <cp:lastModifiedBy>Kandon</cp:lastModifiedBy>
  <cp:revision>4</cp:revision>
  <dcterms:created xsi:type="dcterms:W3CDTF">2018-11-26T07:05:00Z</dcterms:created>
  <dcterms:modified xsi:type="dcterms:W3CDTF">2018-12-04T10:09:00Z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